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24929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46EC861E" w14:textId="77777777" w:rsidR="00E3106A" w:rsidRDefault="00E3106A" w:rsidP="00E3106A"/>
    <w:p w14:paraId="7AE20589" w14:textId="4DC8F8BB" w:rsidR="00E3106A" w:rsidRDefault="00090B1C" w:rsidP="00E3106A">
      <w:pPr>
        <w:jc w:val="center"/>
      </w:pPr>
      <w:r>
        <w:t xml:space="preserve">September </w:t>
      </w:r>
      <w:r w:rsidR="0093386E">
        <w:t xml:space="preserve">7, </w:t>
      </w:r>
      <w:r w:rsidR="00E3106A">
        <w:t>2023</w:t>
      </w:r>
    </w:p>
    <w:p w14:paraId="4BFB5467" w14:textId="77777777" w:rsidR="00E3106A" w:rsidRDefault="00E3106A" w:rsidP="00E3106A"/>
    <w:p w14:paraId="03E1C22C" w14:textId="77777777" w:rsidR="00E3106A" w:rsidRDefault="00E3106A" w:rsidP="00E3106A">
      <w:r>
        <w:t>Via E-Mail</w:t>
      </w:r>
    </w:p>
    <w:p w14:paraId="06E2C1CB" w14:textId="77777777" w:rsidR="00E3106A" w:rsidRDefault="00E3106A" w:rsidP="00E3106A">
      <w:r>
        <w:t>Public Utility Commission</w:t>
      </w:r>
    </w:p>
    <w:p w14:paraId="443137E0" w14:textId="75BBF139" w:rsidR="00E3106A" w:rsidRDefault="00FF2F3D" w:rsidP="00E3106A">
      <w:hyperlink r:id="rId8" w:history="1">
        <w:r w:rsidR="00E3106A" w:rsidRPr="006348DE">
          <w:rPr>
            <w:rStyle w:val="Hyperlink"/>
          </w:rPr>
          <w:t>centralrecords@puc.texas.gov</w:t>
        </w:r>
      </w:hyperlink>
      <w:r w:rsidR="00E3106A">
        <w:tab/>
      </w:r>
    </w:p>
    <w:p w14:paraId="2F396FE2" w14:textId="77777777" w:rsidR="00E3106A" w:rsidRDefault="00E3106A" w:rsidP="00E3106A"/>
    <w:p w14:paraId="4985ECF8" w14:textId="77777777" w:rsidR="00E3106A" w:rsidRDefault="00E3106A" w:rsidP="00E3106A">
      <w:r>
        <w:t>Dear Central Records,</w:t>
      </w:r>
    </w:p>
    <w:p w14:paraId="31E0C4F4" w14:textId="77777777" w:rsidR="00E3106A" w:rsidRDefault="00E3106A" w:rsidP="00E3106A"/>
    <w:p w14:paraId="27BD6934" w14:textId="134FA1EA" w:rsidR="00E3106A" w:rsidRDefault="00E3106A" w:rsidP="00E3106A">
      <w:r>
        <w:t xml:space="preserve">Please void/delete </w:t>
      </w:r>
      <w:r w:rsidR="005C3109" w:rsidRPr="0093386E">
        <w:rPr>
          <w:b/>
          <w:bCs/>
        </w:rPr>
        <w:t>Item No. 2, Order No. 1- for Docket 55428</w:t>
      </w:r>
      <w:r w:rsidR="005C3109">
        <w:t>. It needs a signature on the order and will be refiled.</w:t>
      </w:r>
    </w:p>
    <w:p w14:paraId="26321C3D" w14:textId="77777777" w:rsidR="00A76A9E" w:rsidRDefault="00A76A9E" w:rsidP="00E3106A"/>
    <w:p w14:paraId="13359108" w14:textId="77777777" w:rsidR="00A76A9E" w:rsidRDefault="00A76A9E" w:rsidP="00E3106A"/>
    <w:p w14:paraId="2D96AC00" w14:textId="77777777" w:rsidR="00E3106A" w:rsidRDefault="00E3106A" w:rsidP="00E3106A">
      <w:r>
        <w:t>Thank you,</w:t>
      </w:r>
    </w:p>
    <w:p w14:paraId="085140F0" w14:textId="77777777" w:rsidR="00E3106A" w:rsidRDefault="00E3106A" w:rsidP="00E3106A">
      <w:r>
        <w:t>Terri Lilley</w:t>
      </w:r>
    </w:p>
    <w:p w14:paraId="3034EEDC" w14:textId="77777777" w:rsidR="00E3106A" w:rsidRDefault="00E3106A" w:rsidP="00E3106A">
      <w:r>
        <w:t>OPDM</w:t>
      </w:r>
    </w:p>
    <w:p w14:paraId="79BC462F" w14:textId="52F3E510" w:rsidR="00E3106A" w:rsidRDefault="00FF2F3D" w:rsidP="00E3106A">
      <w:hyperlink r:id="rId9" w:history="1">
        <w:r w:rsidR="00E3106A" w:rsidRPr="006348DE">
          <w:rPr>
            <w:rStyle w:val="Hyperlink"/>
          </w:rPr>
          <w:t>terri.lilley@puc.texas.gov</w:t>
        </w:r>
      </w:hyperlink>
      <w:r w:rsidR="00E3106A">
        <w:tab/>
      </w:r>
    </w:p>
    <w:p w14:paraId="51AD5E6B" w14:textId="46DD783A" w:rsidR="009E3AC7" w:rsidRDefault="00E3106A" w:rsidP="00E3106A">
      <w:r>
        <w:t>P: 512-936-7209</w:t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2C782" w14:textId="77777777" w:rsidR="00590153" w:rsidRDefault="00590153" w:rsidP="00F205E0">
      <w:r>
        <w:separator/>
      </w:r>
    </w:p>
  </w:endnote>
  <w:endnote w:type="continuationSeparator" w:id="0">
    <w:p w14:paraId="43ADE78C" w14:textId="77777777" w:rsidR="00590153" w:rsidRDefault="00590153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B90D1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5" w14:anchorId="3A216A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55599297" r:id="rId2">
          <o:FieldCodes>\* mergeformat</o:FieldCodes>
        </o:OLEObject>
      </w:object>
    </w:r>
  </w:p>
  <w:p w14:paraId="25EF7F5D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FF5D9AA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45AC4884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B615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0E0A0" w14:textId="77777777" w:rsidR="00590153" w:rsidRDefault="00590153" w:rsidP="00F205E0">
      <w:r>
        <w:separator/>
      </w:r>
    </w:p>
  </w:footnote>
  <w:footnote w:type="continuationSeparator" w:id="0">
    <w:p w14:paraId="69774384" w14:textId="77777777" w:rsidR="00590153" w:rsidRDefault="00590153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5259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627CDF0C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58D8A8E" wp14:editId="02094ED1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6B85AA78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424EA">
      <w:rPr>
        <w:b/>
        <w:sz w:val="22"/>
      </w:rPr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01E9B901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5424EA">
      <w:rPr>
        <w:rFonts w:ascii="Palatino (PCL6)" w:hAnsi="Palatino (PCL6)"/>
        <w:b/>
        <w:spacing w:val="10"/>
        <w:sz w:val="18"/>
      </w:rPr>
      <w:t xml:space="preserve">Interim </w:t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7E6B152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D1694EA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165BC494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59912713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3094DE6B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5A257288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69A7A61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F9AD22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517C5B23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2AC12010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4DF7D131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B149D1A" w14:textId="527C3903" w:rsidR="000C7B58" w:rsidRPr="007B76AE" w:rsidRDefault="000C7B58" w:rsidP="00CA008D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30DB9ABB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73CBB8D2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697E35A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774B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06A"/>
    <w:rsid w:val="00052A22"/>
    <w:rsid w:val="00054249"/>
    <w:rsid w:val="00081D53"/>
    <w:rsid w:val="00090B1C"/>
    <w:rsid w:val="000A4384"/>
    <w:rsid w:val="000C7B58"/>
    <w:rsid w:val="001C60C2"/>
    <w:rsid w:val="00210A67"/>
    <w:rsid w:val="00266D3A"/>
    <w:rsid w:val="002A460E"/>
    <w:rsid w:val="002B5F2A"/>
    <w:rsid w:val="002C6B71"/>
    <w:rsid w:val="002C7323"/>
    <w:rsid w:val="00304A7D"/>
    <w:rsid w:val="00332B56"/>
    <w:rsid w:val="00333DA2"/>
    <w:rsid w:val="00361F3E"/>
    <w:rsid w:val="003B52A7"/>
    <w:rsid w:val="003C1C7E"/>
    <w:rsid w:val="003C639A"/>
    <w:rsid w:val="003D3E2D"/>
    <w:rsid w:val="003F117F"/>
    <w:rsid w:val="003F6056"/>
    <w:rsid w:val="004208F5"/>
    <w:rsid w:val="00427D7F"/>
    <w:rsid w:val="00467443"/>
    <w:rsid w:val="00492887"/>
    <w:rsid w:val="004A3108"/>
    <w:rsid w:val="004F132B"/>
    <w:rsid w:val="005424EA"/>
    <w:rsid w:val="0057420A"/>
    <w:rsid w:val="00580FCC"/>
    <w:rsid w:val="00590153"/>
    <w:rsid w:val="00591646"/>
    <w:rsid w:val="005960B2"/>
    <w:rsid w:val="005A0153"/>
    <w:rsid w:val="005C3109"/>
    <w:rsid w:val="0068564C"/>
    <w:rsid w:val="006856A5"/>
    <w:rsid w:val="00756666"/>
    <w:rsid w:val="007618AE"/>
    <w:rsid w:val="00783E18"/>
    <w:rsid w:val="00787F8C"/>
    <w:rsid w:val="008143E2"/>
    <w:rsid w:val="00814E81"/>
    <w:rsid w:val="008348B5"/>
    <w:rsid w:val="008732BB"/>
    <w:rsid w:val="00890720"/>
    <w:rsid w:val="008A637F"/>
    <w:rsid w:val="008C0670"/>
    <w:rsid w:val="008C4B64"/>
    <w:rsid w:val="008C7E5D"/>
    <w:rsid w:val="008E2B50"/>
    <w:rsid w:val="008F04CD"/>
    <w:rsid w:val="0093386E"/>
    <w:rsid w:val="009B073B"/>
    <w:rsid w:val="009B5F0D"/>
    <w:rsid w:val="009E3AC7"/>
    <w:rsid w:val="009F15AB"/>
    <w:rsid w:val="00A12349"/>
    <w:rsid w:val="00A76A9E"/>
    <w:rsid w:val="00AC26D9"/>
    <w:rsid w:val="00AD68A5"/>
    <w:rsid w:val="00B47B3A"/>
    <w:rsid w:val="00B56CBB"/>
    <w:rsid w:val="00B65457"/>
    <w:rsid w:val="00B677AD"/>
    <w:rsid w:val="00BA4B36"/>
    <w:rsid w:val="00BD7607"/>
    <w:rsid w:val="00C3714F"/>
    <w:rsid w:val="00C6276B"/>
    <w:rsid w:val="00C71532"/>
    <w:rsid w:val="00C93E4A"/>
    <w:rsid w:val="00CA008D"/>
    <w:rsid w:val="00CB24AC"/>
    <w:rsid w:val="00CE2889"/>
    <w:rsid w:val="00CF6ECF"/>
    <w:rsid w:val="00D239E0"/>
    <w:rsid w:val="00D90769"/>
    <w:rsid w:val="00D96923"/>
    <w:rsid w:val="00DC43CA"/>
    <w:rsid w:val="00DE78BA"/>
    <w:rsid w:val="00E26D70"/>
    <w:rsid w:val="00E30FA8"/>
    <w:rsid w:val="00E3106A"/>
    <w:rsid w:val="00E74285"/>
    <w:rsid w:val="00E83210"/>
    <w:rsid w:val="00EA3A3B"/>
    <w:rsid w:val="00EE430E"/>
    <w:rsid w:val="00F205E0"/>
    <w:rsid w:val="00F601E8"/>
    <w:rsid w:val="00F63618"/>
    <w:rsid w:val="00F72522"/>
    <w:rsid w:val="00FD41B7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2F6A8E"/>
  <w15:docId w15:val="{E02AA366-BA93-45F8-92A8-047C92D4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E310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1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records@puc.texas.gov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mailto:terri.lilley@puc.texas.gov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Terri Lilley</dc:creator>
  <cp:lastModifiedBy>Terri Lilley</cp:lastModifiedBy>
  <cp:revision>2</cp:revision>
  <cp:lastPrinted>2010-07-16T14:48:00Z</cp:lastPrinted>
  <dcterms:created xsi:type="dcterms:W3CDTF">2023-09-07T18:42:00Z</dcterms:created>
  <dcterms:modified xsi:type="dcterms:W3CDTF">2023-09-07T18:42:00Z</dcterms:modified>
</cp:coreProperties>
</file>